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27A94929" w:rsidR="001466B0" w:rsidRPr="00502CAA" w:rsidRDefault="00A61B98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A61B98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SUPBANCO-DAF-CM-2022-0059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27A94929" w:rsidR="001466B0" w:rsidRPr="00502CAA" w:rsidRDefault="00A61B98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A61B98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SUPBANCO-DAF-CM-2022-0059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A61B9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6AE4100B" w14:textId="77777777" w:rsidR="0026335F" w:rsidRPr="0026335F" w:rsidRDefault="00A61B9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A61B98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A61B98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A61B9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A61B9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6F5954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27</cp:revision>
  <cp:lastPrinted>2011-03-04T18:48:00Z</cp:lastPrinted>
  <dcterms:created xsi:type="dcterms:W3CDTF">2014-01-15T13:04:00Z</dcterms:created>
  <dcterms:modified xsi:type="dcterms:W3CDTF">2022-08-25T21:08:00Z</dcterms:modified>
</cp:coreProperties>
</file>